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643"/>
        <w:gridCol w:w="4334"/>
        <w:gridCol w:w="3686"/>
        <w:gridCol w:w="6"/>
      </w:tblGrid>
      <w:tr w:rsidR="002F054A" w:rsidRPr="003B7C5A" w:rsidTr="00D3090E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510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517BE2" w:rsidRPr="0009696F" w:rsidTr="003C0E14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7BE2" w:rsidRPr="006C7B37" w:rsidRDefault="00517BE2" w:rsidP="003C0E1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BE2" w:rsidRPr="0009696F" w:rsidRDefault="00517BE2" w:rsidP="003C0E14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</w:tc>
      </w:tr>
      <w:tr w:rsidR="00517BE2" w:rsidRPr="00DA2412" w:rsidTr="003C0E14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7BE2" w:rsidRPr="006C7B37" w:rsidRDefault="00517BE2" w:rsidP="003C0E1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7BE2" w:rsidRPr="00DA2412" w:rsidRDefault="00517BE2" w:rsidP="003C0E14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2F054A" w:rsidRPr="003B7C5A" w:rsidTr="00D3090E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D3090E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3090E" w:rsidRPr="00DB555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309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3090E" w:rsidRPr="00DB555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D3090E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D3090E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3090E" w:rsidRPr="00DB555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D3090E" w:rsidRDefault="00D3090E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DB555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517BE2">
        <w:trPr>
          <w:gridAfter w:val="1"/>
          <w:wAfter w:w="6" w:type="dxa"/>
          <w:trHeight w:val="1548"/>
        </w:trPr>
        <w:tc>
          <w:tcPr>
            <w:tcW w:w="9663" w:type="dxa"/>
            <w:gridSpan w:val="3"/>
          </w:tcPr>
          <w:p w:rsidR="002F054A" w:rsidRPr="003B7C5A" w:rsidRDefault="002F054A" w:rsidP="00D3090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DC3C03" w:rsidRDefault="006C7B37" w:rsidP="00517BE2">
            <w:pPr>
              <w:widowControl w:val="0"/>
              <w:adjustRightInd w:val="0"/>
              <w:spacing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D3090E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D3090E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D3090E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D3090E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D3090E" w:rsidRPr="003B7C5A" w:rsidTr="00A31D2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090E" w:rsidRPr="00F108FD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90E" w:rsidRPr="00595A50" w:rsidRDefault="00D3090E" w:rsidP="00D309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C3C03">
        <w:trPr>
          <w:gridAfter w:val="1"/>
          <w:wAfter w:w="6" w:type="dxa"/>
          <w:trHeight w:val="2384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426"/>
              <w:gridCol w:w="1559"/>
              <w:gridCol w:w="1336"/>
              <w:gridCol w:w="1433"/>
            </w:tblGrid>
            <w:tr w:rsidR="002F054A" w:rsidRPr="003B7C5A" w:rsidTr="0019068D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2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3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D0CD0" w:rsidRPr="003B7C5A" w:rsidTr="0019068D">
              <w:trPr>
                <w:trHeight w:val="985"/>
                <w:jc w:val="center"/>
              </w:trPr>
              <w:tc>
                <w:tcPr>
                  <w:tcW w:w="3499" w:type="dxa"/>
                </w:tcPr>
                <w:p w:rsidR="00ED0CD0" w:rsidRPr="00595A50" w:rsidRDefault="00ED0CD0" w:rsidP="00ED0CD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26" w:type="dxa"/>
                </w:tcPr>
                <w:p w:rsidR="00ED0CD0" w:rsidRPr="00AC4F8B" w:rsidRDefault="00DC3C03" w:rsidP="0019068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19068D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ED0CD0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ED0CD0" w:rsidRDefault="00DC3C03" w:rsidP="00ED0CD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DC3C03" w:rsidRPr="00775AFF" w:rsidRDefault="00DC3C03" w:rsidP="00ED0CD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118.15</w:t>
                  </w:r>
                </w:p>
              </w:tc>
              <w:tc>
                <w:tcPr>
                  <w:tcW w:w="1336" w:type="dxa"/>
                </w:tcPr>
                <w:p w:rsidR="00ED0CD0" w:rsidRPr="00775AFF" w:rsidRDefault="00DC3C03" w:rsidP="00ED0CD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</w:tcPr>
                <w:p w:rsidR="00ED0CD0" w:rsidRPr="00775AFF" w:rsidRDefault="00DC3C03" w:rsidP="00ED0CD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C3C03">
        <w:trPr>
          <w:gridAfter w:val="1"/>
          <w:wAfter w:w="6" w:type="dxa"/>
          <w:trHeight w:val="1682"/>
        </w:trPr>
        <w:tc>
          <w:tcPr>
            <w:tcW w:w="9663" w:type="dxa"/>
            <w:gridSpan w:val="3"/>
          </w:tcPr>
          <w:p w:rsidR="00DC3C03" w:rsidRDefault="003B7C5A" w:rsidP="00DC3C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DC3C03" w:rsidP="00DC3C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C3C03">
              <w:rPr>
                <w:rFonts w:ascii="TH SarabunPSK" w:hAnsi="TH SarabunPSK" w:cs="TH SarabunPSK"/>
                <w:sz w:val="30"/>
                <w:szCs w:val="30"/>
                <w:cs/>
              </w:rPr>
              <w:t>โค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รงการมหาวิทยาลัยไซเบอร์ไทยได้มี</w:t>
            </w:r>
            <w:r w:rsidRPr="00DC3C03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การเบิกจ่ายเงินงบประมาณสะสม ณ สิ้นไตรมาส</w:t>
            </w:r>
            <w:r w:rsidR="00517BE2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DC3C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3 มีผลการเบิกจ่ายเงิน จำนวน 30</w:t>
            </w:r>
            <w:r w:rsidRPr="00DC3C0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DC3C03">
              <w:rPr>
                <w:rFonts w:ascii="TH SarabunPSK" w:hAnsi="TH SarabunPSK" w:cs="TH SarabunPSK"/>
                <w:sz w:val="30"/>
                <w:szCs w:val="30"/>
                <w:cs/>
              </w:rPr>
              <w:t>307</w:t>
            </w:r>
            <w:r w:rsidRPr="00DC3C0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DC3C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083.13 บาท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118.15 </w:t>
            </w:r>
            <w:r w:rsidRPr="00DC3C03">
              <w:rPr>
                <w:rFonts w:ascii="TH SarabunPSK" w:hAnsi="TH SarabunPSK" w:cs="TH SarabunPSK"/>
                <w:sz w:val="30"/>
                <w:szCs w:val="30"/>
                <w:cs/>
              </w:rPr>
              <w:t>ซึ่งเทียบกับเกณฑ์การให้คะแนนของตัวชี้วัด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แล้ว ค่าคะแนนที่ได้อยู่ในระดับ 5</w:t>
            </w:r>
            <w:r w:rsidRPr="00DC3C03">
              <w:rPr>
                <w:rFonts w:ascii="TH SarabunPSK" w:hAnsi="TH SarabunPSK" w:cs="TH SarabunPSK"/>
                <w:sz w:val="30"/>
                <w:szCs w:val="30"/>
                <w:cs/>
              </w:rPr>
              <w:t>.00</w:t>
            </w:r>
          </w:p>
        </w:tc>
      </w:tr>
      <w:tr w:rsidR="003B7C5A" w:rsidRPr="003B7C5A" w:rsidTr="00DC3C03">
        <w:trPr>
          <w:gridAfter w:val="1"/>
          <w:wAfter w:w="6" w:type="dxa"/>
          <w:trHeight w:val="997"/>
        </w:trPr>
        <w:tc>
          <w:tcPr>
            <w:tcW w:w="9663" w:type="dxa"/>
            <w:gridSpan w:val="3"/>
          </w:tcPr>
          <w:p w:rsidR="00DC3C03" w:rsidRDefault="003B7C5A" w:rsidP="00DC3C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DC3C03" w:rsidRDefault="00DC3C03" w:rsidP="00DC3C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D0CD0" w:rsidRPr="00ED0CD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C3C03">
        <w:trPr>
          <w:gridAfter w:val="1"/>
          <w:wAfter w:w="6" w:type="dxa"/>
          <w:trHeight w:val="969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DC3C0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D0CD0" w:rsidRPr="00ED0CD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3090E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DC3C03" w:rsidRDefault="00841369" w:rsidP="00DC3C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DC3C03" w:rsidRDefault="00DC3C03" w:rsidP="00DC3C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C3C03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 กลุ่มติดตามและประเมินผลด้านนโยบายและงบประมาณอุดมศึกษา สำนักติดตามและประเมินผลการอุดมศึกษา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41A2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522" w:rsidRDefault="006A6522">
      <w:r>
        <w:separator/>
      </w:r>
    </w:p>
  </w:endnote>
  <w:endnote w:type="continuationSeparator" w:id="0">
    <w:p w:rsidR="006A6522" w:rsidRDefault="006A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522" w:rsidRDefault="006A6522">
      <w:r>
        <w:separator/>
      </w:r>
    </w:p>
  </w:footnote>
  <w:footnote w:type="continuationSeparator" w:id="0">
    <w:p w:rsidR="006A6522" w:rsidRDefault="006A6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0225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3090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0225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3090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9068D"/>
    <w:rsid w:val="001921DF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007"/>
    <w:rsid w:val="004572D8"/>
    <w:rsid w:val="004640F2"/>
    <w:rsid w:val="00466391"/>
    <w:rsid w:val="00487609"/>
    <w:rsid w:val="00490606"/>
    <w:rsid w:val="004B1D7E"/>
    <w:rsid w:val="004C3B2B"/>
    <w:rsid w:val="004C5E52"/>
    <w:rsid w:val="00502259"/>
    <w:rsid w:val="005047DE"/>
    <w:rsid w:val="00516FD7"/>
    <w:rsid w:val="00517BE2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4BBF"/>
    <w:rsid w:val="005F05DA"/>
    <w:rsid w:val="0060158F"/>
    <w:rsid w:val="0061749F"/>
    <w:rsid w:val="00637718"/>
    <w:rsid w:val="00642568"/>
    <w:rsid w:val="00680463"/>
    <w:rsid w:val="00682347"/>
    <w:rsid w:val="00690952"/>
    <w:rsid w:val="006A652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33887"/>
    <w:rsid w:val="00841369"/>
    <w:rsid w:val="00841A23"/>
    <w:rsid w:val="00841D3C"/>
    <w:rsid w:val="00846868"/>
    <w:rsid w:val="008503D5"/>
    <w:rsid w:val="00854223"/>
    <w:rsid w:val="00855B9D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4A85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77B15"/>
    <w:rsid w:val="00B834C3"/>
    <w:rsid w:val="00BA1A21"/>
    <w:rsid w:val="00BB2E91"/>
    <w:rsid w:val="00BC4597"/>
    <w:rsid w:val="00BC5E9D"/>
    <w:rsid w:val="00BC746C"/>
    <w:rsid w:val="00BC76DE"/>
    <w:rsid w:val="00C05ABF"/>
    <w:rsid w:val="00C06017"/>
    <w:rsid w:val="00C6134E"/>
    <w:rsid w:val="00C67D71"/>
    <w:rsid w:val="00CB4C50"/>
    <w:rsid w:val="00CE50B1"/>
    <w:rsid w:val="00CF0196"/>
    <w:rsid w:val="00CF3A4A"/>
    <w:rsid w:val="00CF45AF"/>
    <w:rsid w:val="00D134A9"/>
    <w:rsid w:val="00D14C29"/>
    <w:rsid w:val="00D26B5D"/>
    <w:rsid w:val="00D3090E"/>
    <w:rsid w:val="00D43F4A"/>
    <w:rsid w:val="00D45272"/>
    <w:rsid w:val="00D45D22"/>
    <w:rsid w:val="00D510E2"/>
    <w:rsid w:val="00D553D4"/>
    <w:rsid w:val="00D6022A"/>
    <w:rsid w:val="00D63723"/>
    <w:rsid w:val="00D816DE"/>
    <w:rsid w:val="00D849B7"/>
    <w:rsid w:val="00DA3363"/>
    <w:rsid w:val="00DA5582"/>
    <w:rsid w:val="00DC244A"/>
    <w:rsid w:val="00DC3C03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D0CD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62A51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A3FB1-7162-46BC-A574-90A12C30B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8</cp:revision>
  <cp:lastPrinted>2018-04-05T01:06:00Z</cp:lastPrinted>
  <dcterms:created xsi:type="dcterms:W3CDTF">2019-05-16T08:27:00Z</dcterms:created>
  <dcterms:modified xsi:type="dcterms:W3CDTF">2019-09-03T02:54:00Z</dcterms:modified>
</cp:coreProperties>
</file>